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628A3E5" w:rsidR="00F4562A" w:rsidRPr="00891B43" w:rsidRDefault="00CE0D4F" w:rsidP="00806FE9">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06FE9" w:rsidRPr="00806FE9">
        <w:rPr>
          <w:rFonts w:asciiTheme="minorHAnsi" w:hAnsiTheme="minorHAnsi" w:cs="Arial"/>
          <w:sz w:val="22"/>
        </w:rPr>
        <w:t>ETUDE DE FAISABILITE POUR UN PROJET DE TAXONOMIE VERTE EN TUNISIE</w:t>
      </w:r>
      <w:r w:rsidR="00806FE9">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27990E8B" w:rsidR="0094346F" w:rsidRPr="00891B43" w:rsidRDefault="0094346F" w:rsidP="00806FE9">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06FE9" w:rsidRPr="00806FE9">
        <w:rPr>
          <w:rFonts w:asciiTheme="minorHAnsi" w:hAnsiTheme="minorHAnsi" w:cs="Arial"/>
          <w:sz w:val="22"/>
        </w:rPr>
        <w:t>ETUDE DE FAISABILITE POUR UN PROJET DE TAXONOMIE VERTE EN TUNISIE</w:t>
      </w:r>
      <w:r w:rsidR="00806FE9">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0F6FF531"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1D62BD57"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AA988B9" w:rsidR="00BB0798" w:rsidRPr="00BB0798" w:rsidRDefault="00BB0798" w:rsidP="00806FE9">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806FE9" w:rsidRPr="00806FE9">
        <w:rPr>
          <w:rFonts w:ascii="Calibri" w:hAnsi="Calibri"/>
          <w:sz w:val="22"/>
          <w:szCs w:val="22"/>
        </w:rPr>
        <w:t>ETUDE DE FAISABILITE POUR UN PROJET DE TAXONOMIE VERTE EN TUNISIE</w:t>
      </w:r>
      <w:bookmarkStart w:id="0" w:name="_GoBack"/>
      <w:bookmarkEnd w:id="0"/>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5C472A"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79137521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6CFA7" w14:textId="77777777" w:rsidR="005C472A" w:rsidRDefault="005C472A">
      <w:r>
        <w:separator/>
      </w:r>
    </w:p>
  </w:endnote>
  <w:endnote w:type="continuationSeparator" w:id="0">
    <w:p w14:paraId="0048F4DE" w14:textId="77777777" w:rsidR="005C472A" w:rsidRDefault="005C4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3B249A6"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6FE9">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6FE9">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3DD07F2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6FE9">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6FE9">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2DEBF73"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06FE9">
              <w:rPr>
                <w:rFonts w:ascii="Calibri" w:eastAsia="Times New Roman" w:hAnsi="Calibri"/>
                <w:b/>
                <w:bCs/>
                <w:noProof/>
                <w:sz w:val="22"/>
                <w:szCs w:val="22"/>
                <w:lang w:val="en-GB"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06FE9">
              <w:rPr>
                <w:rFonts w:ascii="Calibri" w:eastAsia="Times New Roman" w:hAnsi="Calibri"/>
                <w:b/>
                <w:bCs/>
                <w:noProof/>
                <w:sz w:val="22"/>
                <w:szCs w:val="22"/>
                <w:lang w:val="en-GB"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20A60EEB"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06FE9">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06FE9">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5C472A"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C53176" w14:textId="77777777" w:rsidR="005C472A" w:rsidRDefault="005C472A">
      <w:r>
        <w:separator/>
      </w:r>
    </w:p>
  </w:footnote>
  <w:footnote w:type="continuationSeparator" w:id="0">
    <w:p w14:paraId="21135409" w14:textId="77777777" w:rsidR="005C472A" w:rsidRDefault="005C472A">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72A"/>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6FE9"/>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EEF3C9-F39C-44D7-911A-830B2672C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20</TotalTime>
  <Pages>6</Pages>
  <Words>1491</Words>
  <Characters>8203</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9675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Tarak BAOUEB</cp:lastModifiedBy>
  <cp:revision>4</cp:revision>
  <cp:lastPrinted>2016-03-24T23:23:00Z</cp:lastPrinted>
  <dcterms:created xsi:type="dcterms:W3CDTF">2023-02-01T08:32:00Z</dcterms:created>
  <dcterms:modified xsi:type="dcterms:W3CDTF">2024-10-25T14:27:00Z</dcterms:modified>
</cp:coreProperties>
</file>